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Bedfordshire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Bedfordshire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Bedfordshire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Bedfordshire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Bedfordshire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Bedfordshire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52.2% </w:t>
      </w:r>
      <w:r w:rsidRPr="004747BF">
        <w:rPr>
          <w:rFonts w:ascii="Libre Franklin Light" w:eastAsia="Times New Roman" w:hAnsi="Libre Franklin Light" w:cs="Calibri Light"/>
        </w:rPr>
        <w:t xml:space="preserve">of those respondents classified as PGSI 8+ in Mid Bedfordshire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Bedfordshire is estimated to be </w:t>
      </w:r>
      <w:r w:rsidRPr="00773DF7">
        <w:rPr>
          <w:rFonts w:ascii="Libre Franklin Light" w:eastAsia="Times New Roman" w:hAnsi="Libre Franklin Light" w:cs="Calibri Light"/>
          <w:b/>
          <w:bCs/>
          <w:color w:val="C45911" w:themeColor="accent2" w:themeShade="BF"/>
        </w:rPr>
        <w:t xml:space="preserve">£1,389,507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Bedfordshire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Bedfordshire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Bed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Bedfordshire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Bed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Bedfordshire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Bedfordshire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Bed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Bedfordshire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Bedfordshire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Bedfordshire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Bedfordshire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Bedfordshire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Bedfordshire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£1,389,507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Bedfordshire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£22,633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£468,059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£33,530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£838,566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£1,389,507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Bedfordshire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Bedfordshire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Bedfordshire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Bedfordshire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Bedfordshire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Bedfordshire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Bedfordshire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Bedfordshire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EB5D8D9-1CAD-4D26-BD1C-5C0075371E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